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482E55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482E55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482E5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482E5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482E5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482E5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482E5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482E55">
        <w:rPr>
          <w:b w:val="0"/>
        </w:rPr>
        <w:t xml:space="preserve"> 47/2307-21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482E55" w:rsidP="00232C8F">
            <w:r>
              <w:t>Преподаватель (истории)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482E55" w:rsidP="00232C8F">
            <w:r>
              <w:t>25812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482E55" w:rsidRPr="00482E55">
        <w:rPr>
          <w:rStyle w:val="aa"/>
        </w:rPr>
        <w:t xml:space="preserve"> Педагогический персонал (осуществляющий учебный процесс)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482E55" w:rsidRPr="00482E55">
        <w:rPr>
          <w:rStyle w:val="aa"/>
        </w:rPr>
        <w:t xml:space="preserve">  Отсутствуют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482E55" w:rsidRPr="00482E55">
        <w:rPr>
          <w:u w:val="single"/>
        </w:rPr>
        <w:t xml:space="preserve">   КВАЛИФИКАЦИОННЫЕ ХАРАКТЕРИСТИКИ ДОЛЖНОСТЕЙ РУКОВОДИТЕЛЕЙ И СПЕЦИАЛИСТОВ ВЫСШЕГО ПРОФЕССИОНАЛЬНОГО И ДОПОЛНИТЕЛЬНОГО ПРОФЕССИОНАЛЬНОГО ОБРАЗОВАНИЯ, утверждены приказом Министерства здравоохранения и социального развития Российской Федерации от 11 января 2011 г. N 1н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482E55" w:rsidP="00BA30DE">
            <w:pPr>
              <w:jc w:val="center"/>
            </w:pPr>
            <w:r>
              <w:t>2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482E55" w:rsidP="00BA30DE">
            <w:pPr>
              <w:jc w:val="center"/>
            </w:pPr>
            <w:r>
              <w:t>-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482E55" w:rsidP="00BA30DE">
            <w:pPr>
              <w:jc w:val="center"/>
            </w:pPr>
            <w:r>
              <w:t>2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482E55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482E55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482E55" w:rsidP="00BA30DE">
            <w:pPr>
              <w:jc w:val="center"/>
            </w:pPr>
            <w:r>
              <w:t>035-911-398 56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482E55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82E55" w:rsidRDefault="00482E55" w:rsidP="00BA30DE">
            <w:pPr>
              <w:jc w:val="center"/>
            </w:pPr>
            <w:r>
              <w:t>025-154-304 14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82E55" w:rsidRPr="00D15B1E" w:rsidRDefault="00482E55" w:rsidP="00AD14A4">
            <w:pPr>
              <w:rPr>
                <w:rStyle w:val="a7"/>
              </w:rPr>
            </w:pPr>
          </w:p>
        </w:tc>
      </w:tr>
      <w:tr w:rsidR="00482E55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82E55" w:rsidRDefault="00482E55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82E55" w:rsidRPr="00D15B1E" w:rsidRDefault="00482E55" w:rsidP="00AD14A4">
            <w:pPr>
              <w:rPr>
                <w:rStyle w:val="a7"/>
              </w:rPr>
            </w:pPr>
          </w:p>
        </w:tc>
      </w:tr>
      <w:tr w:rsidR="00482E55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82E55" w:rsidRDefault="00482E55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82E55" w:rsidRPr="00D15B1E" w:rsidRDefault="00482E55" w:rsidP="00AD14A4">
            <w:pPr>
              <w:rPr>
                <w:rStyle w:val="a7"/>
              </w:rPr>
            </w:pPr>
          </w:p>
        </w:tc>
      </w:tr>
      <w:tr w:rsidR="00482E55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82E55" w:rsidRDefault="00482E55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82E55" w:rsidRPr="00D15B1E" w:rsidRDefault="00482E55" w:rsidP="00AD14A4">
            <w:pPr>
              <w:rPr>
                <w:rStyle w:val="a7"/>
              </w:rPr>
            </w:pPr>
          </w:p>
        </w:tc>
      </w:tr>
      <w:tr w:rsidR="00482E55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82E55" w:rsidRDefault="00482E55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82E55" w:rsidRPr="00D15B1E" w:rsidRDefault="00482E55" w:rsidP="00AD14A4">
            <w:pPr>
              <w:rPr>
                <w:rStyle w:val="a7"/>
              </w:rPr>
            </w:pPr>
          </w:p>
        </w:tc>
      </w:tr>
      <w:tr w:rsidR="00482E55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82E55" w:rsidRDefault="00482E55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82E55" w:rsidRPr="00D15B1E" w:rsidRDefault="00482E55" w:rsidP="00AD14A4">
            <w:pPr>
              <w:rPr>
                <w:rStyle w:val="a7"/>
              </w:rPr>
            </w:pPr>
          </w:p>
        </w:tc>
      </w:tr>
      <w:tr w:rsidR="00482E55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82E55" w:rsidRDefault="00482E55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82E55" w:rsidRPr="00D15B1E" w:rsidRDefault="00482E55" w:rsidP="00AD14A4">
            <w:pPr>
              <w:rPr>
                <w:rStyle w:val="a7"/>
              </w:rPr>
            </w:pPr>
          </w:p>
        </w:tc>
      </w:tr>
      <w:tr w:rsidR="00482E55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82E55" w:rsidRDefault="00482E55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82E55" w:rsidRPr="00D15B1E" w:rsidRDefault="00482E55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482E55" w:rsidRPr="00482E55">
        <w:rPr>
          <w:rStyle w:val="aa"/>
        </w:rPr>
        <w:t xml:space="preserve"> ПК, принтер, сканер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482E55" w:rsidRPr="00482E55">
        <w:rPr>
          <w:rStyle w:val="aa"/>
        </w:rPr>
        <w:t xml:space="preserve"> Канцелярские принадлежности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lastRenderedPageBreak/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9004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9004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9004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9004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9004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9004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9004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9004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9004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9004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9004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9004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9004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9004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9004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9004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9004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9004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9004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9004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9004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9004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9004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9004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690047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9004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9004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9004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9004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9004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9004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9004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9004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9004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90047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9004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9004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690047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90047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9004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9004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90047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9004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9004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690047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69004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2E5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2E5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2E5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2E5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2E5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2E55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ФЗ № 400 "О страховых пенсиях"  от 28.12.2013 г., ст. 30, п. 19   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2E55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690047" w:rsidRPr="00690047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690047" w:rsidRPr="00690047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482E55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482E55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482E55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7E5490" w:rsidRDefault="007E5490" w:rsidP="003C5C39"/>
    <w:p w:rsidR="007E5490" w:rsidRPr="00D15B1E" w:rsidRDefault="007E5490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482E5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482E55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482E55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482E5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482E55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482E55" w:rsidRPr="00482E55" w:rsidTr="00482E5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</w:tr>
      <w:tr w:rsidR="00482E55" w:rsidRPr="00482E55" w:rsidTr="00482E5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  <w:r w:rsidRPr="00482E5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  <w:r w:rsidRPr="00482E5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  <w:r w:rsidRPr="00482E5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  <w:r w:rsidRPr="00482E55">
              <w:rPr>
                <w:vertAlign w:val="superscript"/>
              </w:rPr>
              <w:t>(дата)</w:t>
            </w:r>
          </w:p>
        </w:tc>
      </w:tr>
      <w:tr w:rsidR="00482E55" w:rsidRPr="00482E55" w:rsidTr="00482E5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</w:tr>
      <w:tr w:rsidR="00482E55" w:rsidRPr="00482E55" w:rsidTr="00482E5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  <w:r w:rsidRPr="00482E5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  <w:r w:rsidRPr="00482E5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  <w:r w:rsidRPr="00482E5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  <w:r w:rsidRPr="00482E55">
              <w:rPr>
                <w:vertAlign w:val="superscript"/>
              </w:rPr>
              <w:t>(дата)</w:t>
            </w:r>
          </w:p>
        </w:tc>
      </w:tr>
      <w:tr w:rsidR="00482E55" w:rsidRPr="00482E55" w:rsidTr="00482E5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</w:tr>
      <w:tr w:rsidR="00482E55" w:rsidRPr="00482E55" w:rsidTr="00482E5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  <w:r w:rsidRPr="00482E5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  <w:r w:rsidRPr="00482E5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  <w:r w:rsidRPr="00482E5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  <w:r w:rsidRPr="00482E55">
              <w:rPr>
                <w:vertAlign w:val="superscript"/>
              </w:rPr>
              <w:t>(дата)</w:t>
            </w:r>
          </w:p>
        </w:tc>
      </w:tr>
      <w:tr w:rsidR="00482E55" w:rsidRPr="00482E55" w:rsidTr="00482E5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</w:tr>
      <w:tr w:rsidR="00482E55" w:rsidRPr="00482E55" w:rsidTr="00482E5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  <w:r w:rsidRPr="00482E5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  <w:r w:rsidRPr="00482E5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  <w:r w:rsidRPr="00482E5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  <w:r w:rsidRPr="00482E55">
              <w:rPr>
                <w:vertAlign w:val="superscript"/>
              </w:rPr>
              <w:t>(дата)</w:t>
            </w:r>
          </w:p>
        </w:tc>
      </w:tr>
      <w:tr w:rsidR="00482E55" w:rsidRPr="00482E55" w:rsidTr="00482E5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</w:tr>
      <w:tr w:rsidR="00482E55" w:rsidRPr="00482E55" w:rsidTr="00482E5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  <w:r w:rsidRPr="00482E5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  <w:r w:rsidRPr="00482E5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  <w:r w:rsidRPr="00482E5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  <w:r w:rsidRPr="00482E55">
              <w:rPr>
                <w:vertAlign w:val="superscript"/>
              </w:rPr>
              <w:t>(дата)</w:t>
            </w:r>
          </w:p>
        </w:tc>
      </w:tr>
      <w:tr w:rsidR="00482E55" w:rsidRPr="00482E55" w:rsidTr="00482E5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</w:tr>
      <w:tr w:rsidR="00482E55" w:rsidRPr="00482E55" w:rsidTr="00482E5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  <w:r w:rsidRPr="00482E5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  <w:r w:rsidRPr="00482E5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  <w:r w:rsidRPr="00482E5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  <w:r w:rsidRPr="00482E55">
              <w:rPr>
                <w:vertAlign w:val="superscript"/>
              </w:rPr>
              <w:t>(дата)</w:t>
            </w:r>
          </w:p>
        </w:tc>
      </w:tr>
      <w:tr w:rsidR="00482E55" w:rsidRPr="00482E55" w:rsidTr="00482E5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</w:tr>
      <w:tr w:rsidR="00482E55" w:rsidRPr="00482E55" w:rsidTr="00482E5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  <w:r w:rsidRPr="00482E5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  <w:r w:rsidRPr="00482E5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  <w:r w:rsidRPr="00482E5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  <w:r w:rsidRPr="00482E55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690047" w:rsidP="003C5C39">
            <w:pPr>
              <w:pStyle w:val="a8"/>
            </w:pPr>
            <w:r>
              <w:t>18.02.2022</w:t>
            </w:r>
          </w:p>
        </w:tc>
      </w:tr>
      <w:tr w:rsidR="00EF07A3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3C5C39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</w:pPr>
            <w:r w:rsidRPr="00F8598E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  <w:r w:rsidRPr="00F8598E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690047" w:rsidP="00EF07A3">
            <w:pPr>
              <w:pStyle w:val="a8"/>
            </w:pPr>
            <w:r>
              <w:t>18.02.2022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482E5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482E5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482E55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482E55" w:rsidRPr="00482E55" w:rsidTr="00482E5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E55" w:rsidRPr="00482E55" w:rsidRDefault="00482E5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</w:tr>
      <w:tr w:rsidR="00482E55" w:rsidRPr="00482E55" w:rsidTr="00482E5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  <w:r w:rsidRPr="00482E5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82E55" w:rsidRPr="00482E55" w:rsidRDefault="00482E55" w:rsidP="00EF07A3">
            <w:pPr>
              <w:pStyle w:val="a8"/>
              <w:rPr>
                <w:vertAlign w:val="superscript"/>
              </w:rPr>
            </w:pPr>
            <w:r w:rsidRPr="00482E5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  <w:r w:rsidRPr="00482E55">
              <w:rPr>
                <w:vertAlign w:val="superscript"/>
              </w:rPr>
              <w:t>(дата)</w:t>
            </w:r>
          </w:p>
        </w:tc>
      </w:tr>
      <w:tr w:rsidR="00482E55" w:rsidRPr="00482E55" w:rsidTr="00482E5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E55" w:rsidRPr="00482E55" w:rsidRDefault="00482E5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</w:tr>
      <w:tr w:rsidR="00482E55" w:rsidRPr="00482E55" w:rsidTr="00482E5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  <w:r w:rsidRPr="00482E5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82E55" w:rsidRPr="00482E55" w:rsidRDefault="00482E55" w:rsidP="00EF07A3">
            <w:pPr>
              <w:pStyle w:val="a8"/>
              <w:rPr>
                <w:vertAlign w:val="superscript"/>
              </w:rPr>
            </w:pPr>
            <w:r w:rsidRPr="00482E5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  <w:r w:rsidRPr="00482E55">
              <w:rPr>
                <w:vertAlign w:val="superscript"/>
              </w:rPr>
              <w:t>(дата)</w:t>
            </w:r>
          </w:p>
        </w:tc>
      </w:tr>
      <w:tr w:rsidR="00482E55" w:rsidRPr="00482E55" w:rsidTr="00482E5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E55" w:rsidRPr="00482E55" w:rsidRDefault="00482E5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</w:tr>
      <w:tr w:rsidR="00482E55" w:rsidRPr="00482E55" w:rsidTr="00482E5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  <w:r w:rsidRPr="00482E5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82E55" w:rsidRPr="00482E55" w:rsidRDefault="00482E55" w:rsidP="00EF07A3">
            <w:pPr>
              <w:pStyle w:val="a8"/>
              <w:rPr>
                <w:vertAlign w:val="superscript"/>
              </w:rPr>
            </w:pPr>
            <w:r w:rsidRPr="00482E5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  <w:r w:rsidRPr="00482E55">
              <w:rPr>
                <w:vertAlign w:val="superscript"/>
              </w:rPr>
              <w:t>(дата)</w:t>
            </w:r>
          </w:p>
        </w:tc>
      </w:tr>
      <w:tr w:rsidR="00482E55" w:rsidRPr="00482E55" w:rsidTr="00482E5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E55" w:rsidRPr="00482E55" w:rsidRDefault="00482E5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</w:tr>
      <w:tr w:rsidR="00482E55" w:rsidRPr="00482E55" w:rsidTr="00482E5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  <w:r w:rsidRPr="00482E5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82E55" w:rsidRPr="00482E55" w:rsidRDefault="00482E55" w:rsidP="00EF07A3">
            <w:pPr>
              <w:pStyle w:val="a8"/>
              <w:rPr>
                <w:vertAlign w:val="superscript"/>
              </w:rPr>
            </w:pPr>
            <w:r w:rsidRPr="00482E5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  <w:r w:rsidRPr="00482E55">
              <w:rPr>
                <w:vertAlign w:val="superscript"/>
              </w:rPr>
              <w:t>(дата)</w:t>
            </w:r>
          </w:p>
        </w:tc>
      </w:tr>
      <w:tr w:rsidR="00482E55" w:rsidRPr="00482E55" w:rsidTr="00482E5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E55" w:rsidRPr="00482E55" w:rsidRDefault="00482E5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</w:tr>
      <w:tr w:rsidR="00482E55" w:rsidRPr="00482E55" w:rsidTr="00482E5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  <w:r w:rsidRPr="00482E5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82E55" w:rsidRPr="00482E55" w:rsidRDefault="00482E55" w:rsidP="00EF07A3">
            <w:pPr>
              <w:pStyle w:val="a8"/>
              <w:rPr>
                <w:vertAlign w:val="superscript"/>
              </w:rPr>
            </w:pPr>
            <w:r w:rsidRPr="00482E5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  <w:r w:rsidRPr="00482E55">
              <w:rPr>
                <w:vertAlign w:val="superscript"/>
              </w:rPr>
              <w:t>(дата)</w:t>
            </w:r>
          </w:p>
        </w:tc>
      </w:tr>
      <w:tr w:rsidR="00482E55" w:rsidRPr="00482E55" w:rsidTr="00482E5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E55" w:rsidRPr="00482E55" w:rsidRDefault="00482E5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</w:tr>
      <w:tr w:rsidR="00482E55" w:rsidRPr="00482E55" w:rsidTr="00482E5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  <w:r w:rsidRPr="00482E5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82E55" w:rsidRPr="00482E55" w:rsidRDefault="00482E55" w:rsidP="00EF07A3">
            <w:pPr>
              <w:pStyle w:val="a8"/>
              <w:rPr>
                <w:vertAlign w:val="superscript"/>
              </w:rPr>
            </w:pPr>
            <w:r w:rsidRPr="00482E5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  <w:r w:rsidRPr="00482E55">
              <w:rPr>
                <w:vertAlign w:val="superscript"/>
              </w:rPr>
              <w:t>(дата)</w:t>
            </w:r>
          </w:p>
        </w:tc>
      </w:tr>
      <w:tr w:rsidR="00482E55" w:rsidRPr="00482E55" w:rsidTr="00482E5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E55" w:rsidRPr="00482E55" w:rsidRDefault="00482E5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</w:tr>
      <w:tr w:rsidR="00482E55" w:rsidRPr="00482E55" w:rsidTr="00482E5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  <w:r w:rsidRPr="00482E5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82E55" w:rsidRPr="00482E55" w:rsidRDefault="00482E55" w:rsidP="00EF07A3">
            <w:pPr>
              <w:pStyle w:val="a8"/>
              <w:rPr>
                <w:vertAlign w:val="superscript"/>
              </w:rPr>
            </w:pPr>
            <w:r w:rsidRPr="00482E5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  <w:r w:rsidRPr="00482E55">
              <w:rPr>
                <w:vertAlign w:val="superscript"/>
              </w:rPr>
              <w:t>(дата)</w:t>
            </w:r>
          </w:p>
        </w:tc>
      </w:tr>
      <w:tr w:rsidR="00482E55" w:rsidRPr="00482E55" w:rsidTr="00482E5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E55" w:rsidRPr="00482E55" w:rsidRDefault="00482E5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E55" w:rsidRPr="00482E55" w:rsidRDefault="00482E55" w:rsidP="004E51DC">
            <w:pPr>
              <w:pStyle w:val="a8"/>
            </w:pPr>
          </w:p>
        </w:tc>
      </w:tr>
      <w:tr w:rsidR="00482E55" w:rsidRPr="00482E55" w:rsidTr="00482E5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  <w:r w:rsidRPr="00482E5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82E55" w:rsidRPr="00482E55" w:rsidRDefault="00482E55" w:rsidP="00EF07A3">
            <w:pPr>
              <w:pStyle w:val="a8"/>
              <w:rPr>
                <w:vertAlign w:val="superscript"/>
              </w:rPr>
            </w:pPr>
            <w:r w:rsidRPr="00482E5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82E55" w:rsidRPr="00482E55" w:rsidRDefault="00482E55" w:rsidP="004E51DC">
            <w:pPr>
              <w:pStyle w:val="a8"/>
              <w:rPr>
                <w:vertAlign w:val="superscript"/>
              </w:rPr>
            </w:pPr>
            <w:r w:rsidRPr="00482E55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90" w:rsidRDefault="007E5490" w:rsidP="0076042D">
      <w:pPr>
        <w:pStyle w:val="a9"/>
      </w:pPr>
      <w:r>
        <w:separator/>
      </w:r>
    </w:p>
  </w:endnote>
  <w:endnote w:type="continuationSeparator" w:id="0">
    <w:p w:rsidR="007E5490" w:rsidRDefault="007E549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482E5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47/2307-21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690047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690047" w:rsidRPr="00690047">
            <w:rPr>
              <w:rStyle w:val="ad"/>
              <w:noProof/>
              <w:sz w:val="20"/>
            </w:rPr>
            <w:t>3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90" w:rsidRDefault="007E5490" w:rsidP="0076042D">
      <w:pPr>
        <w:pStyle w:val="a9"/>
      </w:pPr>
      <w:r>
        <w:separator/>
      </w:r>
    </w:p>
  </w:footnote>
  <w:footnote w:type="continuationSeparator" w:id="0">
    <w:p w:rsidR="007E5490" w:rsidRDefault="007E549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Педагогический персонал (осуществляющий учебный процесс)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5812 "/>
    <w:docVar w:name="codeok " w:val="    "/>
    <w:docVar w:name="col18" w:val=" 0 "/>
    <w:docVar w:name="colanal" w:val="  Отсутствуют"/>
    <w:docVar w:name="colrab" w:val=" 2 "/>
    <w:docVar w:name="colrab_anal" w:val=" 2 "/>
    <w:docVar w:name="colraball" w:val="    "/>
    <w:docVar w:name="colwom" w:val=" 2 "/>
    <w:docVar w:name="D_dog" w:val=" "/>
    <w:docVar w:name="D_prikaz" w:val=" "/>
    <w:docVar w:name="dop_info" w:val="   "/>
    <w:docVar w:name="dop_src" w:val="- отсутствуют;"/>
    <w:docVar w:name="etks_info" w:val="   КВАЛИФИКАЦИОННЫЕ ХАРАКТЕРИСТИКИ ДОЛЖНОСТЕЙ РУКОВОДИТЕЛЕЙ И СПЕЦИАЛИСТОВ ВЫСШЕГО ПРОФЕССИОНАЛЬНОГО И ДОПОЛНИТЕЛЬНОГО ПРОФЕССИОНАЛЬНОГО ОБРАЗОВАНИЯ, утверждены приказом Министерства здравоохранения и социального развития Российской Федерации от 11 января 2011 г. N 1н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47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47/2307-21 "/>
    <w:docVar w:name="oborud" w:val=" ПК, принтер, сканер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6CF95399CDA94CEFBFDAE8A4C4F69F72"/>
    <w:docVar w:name="rm_id" w:val="6750"/>
    <w:docVar w:name="rm_name" w:val="                                          "/>
    <w:docVar w:name="rm_number" w:val=" 47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Да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32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7E5490"/>
    <w:rsid w:val="000024F1"/>
    <w:rsid w:val="00017AE9"/>
    <w:rsid w:val="00025683"/>
    <w:rsid w:val="00046815"/>
    <w:rsid w:val="0005566C"/>
    <w:rsid w:val="000860ED"/>
    <w:rsid w:val="000905BE"/>
    <w:rsid w:val="00093DDC"/>
    <w:rsid w:val="000A7A57"/>
    <w:rsid w:val="000D1F5B"/>
    <w:rsid w:val="000F5894"/>
    <w:rsid w:val="00110025"/>
    <w:rsid w:val="001429B1"/>
    <w:rsid w:val="00145419"/>
    <w:rsid w:val="001456F8"/>
    <w:rsid w:val="0015635F"/>
    <w:rsid w:val="001607C8"/>
    <w:rsid w:val="00175CA2"/>
    <w:rsid w:val="00177F3D"/>
    <w:rsid w:val="001C5740"/>
    <w:rsid w:val="001F4D8D"/>
    <w:rsid w:val="00232C8F"/>
    <w:rsid w:val="00234932"/>
    <w:rsid w:val="00244615"/>
    <w:rsid w:val="002A0605"/>
    <w:rsid w:val="002E1A53"/>
    <w:rsid w:val="002E55C6"/>
    <w:rsid w:val="00305B2F"/>
    <w:rsid w:val="00367816"/>
    <w:rsid w:val="003876C3"/>
    <w:rsid w:val="00392428"/>
    <w:rsid w:val="003B0826"/>
    <w:rsid w:val="003C24DB"/>
    <w:rsid w:val="003C5C39"/>
    <w:rsid w:val="0040104A"/>
    <w:rsid w:val="00402CAC"/>
    <w:rsid w:val="00411125"/>
    <w:rsid w:val="004205DB"/>
    <w:rsid w:val="0044138A"/>
    <w:rsid w:val="00444410"/>
    <w:rsid w:val="00481C22"/>
    <w:rsid w:val="00482A1A"/>
    <w:rsid w:val="00482E55"/>
    <w:rsid w:val="004838F0"/>
    <w:rsid w:val="00494C94"/>
    <w:rsid w:val="004A47AD"/>
    <w:rsid w:val="004C4DB2"/>
    <w:rsid w:val="004E51DC"/>
    <w:rsid w:val="004E5FB2"/>
    <w:rsid w:val="00500A41"/>
    <w:rsid w:val="00510595"/>
    <w:rsid w:val="00563E94"/>
    <w:rsid w:val="00576095"/>
    <w:rsid w:val="005A3A36"/>
    <w:rsid w:val="005B466C"/>
    <w:rsid w:val="005B7FE8"/>
    <w:rsid w:val="005C0A9A"/>
    <w:rsid w:val="005C3DCB"/>
    <w:rsid w:val="005D6DFE"/>
    <w:rsid w:val="005F6B08"/>
    <w:rsid w:val="00632974"/>
    <w:rsid w:val="00635CD3"/>
    <w:rsid w:val="00676220"/>
    <w:rsid w:val="00690047"/>
    <w:rsid w:val="0069682B"/>
    <w:rsid w:val="00696AD2"/>
    <w:rsid w:val="006C28B3"/>
    <w:rsid w:val="007049EB"/>
    <w:rsid w:val="00706872"/>
    <w:rsid w:val="00710271"/>
    <w:rsid w:val="00717C9F"/>
    <w:rsid w:val="007332BC"/>
    <w:rsid w:val="00745D40"/>
    <w:rsid w:val="007462E1"/>
    <w:rsid w:val="0076042D"/>
    <w:rsid w:val="007657D5"/>
    <w:rsid w:val="00776AA2"/>
    <w:rsid w:val="00791233"/>
    <w:rsid w:val="007A4C5E"/>
    <w:rsid w:val="007D1852"/>
    <w:rsid w:val="007D2CEA"/>
    <w:rsid w:val="007E5490"/>
    <w:rsid w:val="00835248"/>
    <w:rsid w:val="00883461"/>
    <w:rsid w:val="008E68DE"/>
    <w:rsid w:val="008E70C1"/>
    <w:rsid w:val="0090588D"/>
    <w:rsid w:val="00920DB5"/>
    <w:rsid w:val="0092778A"/>
    <w:rsid w:val="00967790"/>
    <w:rsid w:val="00970B98"/>
    <w:rsid w:val="0098630F"/>
    <w:rsid w:val="009B024D"/>
    <w:rsid w:val="009B3577"/>
    <w:rsid w:val="009D30DB"/>
    <w:rsid w:val="009F2523"/>
    <w:rsid w:val="00A100AB"/>
    <w:rsid w:val="00A12349"/>
    <w:rsid w:val="00A204F5"/>
    <w:rsid w:val="00A46207"/>
    <w:rsid w:val="00A46928"/>
    <w:rsid w:val="00A7346C"/>
    <w:rsid w:val="00A87B75"/>
    <w:rsid w:val="00A91908"/>
    <w:rsid w:val="00AA4551"/>
    <w:rsid w:val="00AA46ED"/>
    <w:rsid w:val="00AA4DCC"/>
    <w:rsid w:val="00AC73BD"/>
    <w:rsid w:val="00AD14A4"/>
    <w:rsid w:val="00AD7C32"/>
    <w:rsid w:val="00AF796F"/>
    <w:rsid w:val="00B00E37"/>
    <w:rsid w:val="00B04F25"/>
    <w:rsid w:val="00BA30DE"/>
    <w:rsid w:val="00BA5029"/>
    <w:rsid w:val="00BC2F3C"/>
    <w:rsid w:val="00BC4FC6"/>
    <w:rsid w:val="00BC7984"/>
    <w:rsid w:val="00C02721"/>
    <w:rsid w:val="00C03F4A"/>
    <w:rsid w:val="00C2076F"/>
    <w:rsid w:val="00C34C89"/>
    <w:rsid w:val="00C51624"/>
    <w:rsid w:val="00CB0141"/>
    <w:rsid w:val="00CE3307"/>
    <w:rsid w:val="00D135E0"/>
    <w:rsid w:val="00D15B1E"/>
    <w:rsid w:val="00D54969"/>
    <w:rsid w:val="00D76DF8"/>
    <w:rsid w:val="00D868EF"/>
    <w:rsid w:val="00DB1272"/>
    <w:rsid w:val="00DB5302"/>
    <w:rsid w:val="00DD6B1F"/>
    <w:rsid w:val="00E124F4"/>
    <w:rsid w:val="00E36337"/>
    <w:rsid w:val="00E3784F"/>
    <w:rsid w:val="00E43EDA"/>
    <w:rsid w:val="00EB72AD"/>
    <w:rsid w:val="00EC37A1"/>
    <w:rsid w:val="00EF07A3"/>
    <w:rsid w:val="00EF3DC4"/>
    <w:rsid w:val="00EF53CC"/>
    <w:rsid w:val="00F13F9A"/>
    <w:rsid w:val="00F15977"/>
    <w:rsid w:val="00F31AF6"/>
    <w:rsid w:val="00F42313"/>
    <w:rsid w:val="00F4249F"/>
    <w:rsid w:val="00F60342"/>
    <w:rsid w:val="00F751F7"/>
    <w:rsid w:val="00F76072"/>
    <w:rsid w:val="00F80CCA"/>
    <w:rsid w:val="00F8598E"/>
    <w:rsid w:val="00FA72EC"/>
    <w:rsid w:val="00FB001B"/>
    <w:rsid w:val="00FB24BF"/>
    <w:rsid w:val="00FD0BA7"/>
    <w:rsid w:val="00FD2BA8"/>
    <w:rsid w:val="00FE21DE"/>
    <w:rsid w:val="00F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924</Words>
  <Characters>5271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6</cp:revision>
  <dcterms:created xsi:type="dcterms:W3CDTF">2022-02-18T01:20:00Z</dcterms:created>
  <dcterms:modified xsi:type="dcterms:W3CDTF">2022-02-18T08:23:00Z</dcterms:modified>
</cp:coreProperties>
</file>